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C37848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C37848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C37848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C37848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BD1C1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07143/052-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E373D3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E373D3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BD1C13" w:rsidRPr="00BD1C1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BD1C13" w:rsidRPr="00BD1C13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BD1C13" w:rsidRPr="00BD1C13">
          <w:rPr>
            <w:rStyle w:val="aa"/>
          </w:rPr>
          <w:t xml:space="preserve"> Кабинет эндоскопии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BD1C13" w:rsidRPr="00BD1C13">
          <w:rPr>
            <w:u w:val="single"/>
          </w:rPr>
          <w:t xml:space="preserve"> 07143/052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BD1C13" w:rsidRPr="00BD1C13">
          <w:rPr>
            <w:rStyle w:val="aa"/>
          </w:rPr>
          <w:t xml:space="preserve"> Медицинская </w:t>
        </w:r>
        <w:r w:rsidR="00BD1C13" w:rsidRPr="00BD1C13">
          <w:rPr>
            <w:u w:val="single"/>
          </w:rPr>
          <w:t xml:space="preserve">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BD1C13" w:rsidRPr="00BD1C13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BD1C13" w:rsidRPr="00BD1C1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C37848" w:rsidRPr="00A31431" w:rsidTr="00C30AD7">
        <w:trPr>
          <w:jc w:val="center"/>
        </w:trPr>
        <w:tc>
          <w:tcPr>
            <w:tcW w:w="4678" w:type="dxa"/>
            <w:vAlign w:val="center"/>
          </w:tcPr>
          <w:p w:rsidR="00C37848" w:rsidRPr="00A31431" w:rsidRDefault="00C37848" w:rsidP="00C37848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C37848" w:rsidRPr="00A31431" w:rsidRDefault="00C37848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C37848" w:rsidRPr="00A31431" w:rsidRDefault="00C37848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C37848" w:rsidRPr="00A31431" w:rsidRDefault="00C37848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C37848" w:rsidRPr="00A31431" w:rsidRDefault="00C37848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37848" w:rsidRPr="00C37848" w:rsidRDefault="00794697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C37848" w:rsidRPr="00C37848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C37848" w:rsidRPr="00C37848" w:rsidRDefault="00C37848" w:rsidP="00AD14A4">
      <w:r w:rsidRPr="00C37848">
        <w:t>- Руководство по эксплуатации шумомера интегрирующего виброметра ШИ-01В МГФК.968620.110РЭ;</w:t>
      </w:r>
    </w:p>
    <w:p w:rsidR="00C37848" w:rsidRPr="00C37848" w:rsidRDefault="00C37848" w:rsidP="00AD14A4">
      <w:r w:rsidRPr="00C3784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C37848" w:rsidP="00AD14A4">
      <w:r w:rsidRPr="00C37848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794697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BD1C13" w:rsidRPr="00BD1C13">
          <w:t xml:space="preserve"> Видеостойка Sony, гастровидеоскоп OLYMPUS, бронховидеоскоп OLYMPUS, аспиратор OLYMPUS, ПЭВМ, моечная машина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C37848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C37848" w:rsidRPr="00A31431" w:rsidTr="00C30AD7">
        <w:trPr>
          <w:jc w:val="center"/>
        </w:trPr>
        <w:tc>
          <w:tcPr>
            <w:tcW w:w="3085" w:type="dxa"/>
            <w:vAlign w:val="center"/>
          </w:tcPr>
          <w:p w:rsidR="00C37848" w:rsidRPr="00A31431" w:rsidRDefault="0003166A" w:rsidP="007C56B5">
            <w:pPr>
              <w:pStyle w:val="a8"/>
            </w:pPr>
            <w:r>
              <w:t>Работа в эндоскопическом кабинете</w:t>
            </w:r>
          </w:p>
        </w:tc>
        <w:tc>
          <w:tcPr>
            <w:tcW w:w="2286" w:type="dxa"/>
            <w:vAlign w:val="center"/>
          </w:tcPr>
          <w:p w:rsidR="00C37848" w:rsidRPr="00A31431" w:rsidRDefault="0003166A" w:rsidP="007C56B5">
            <w:pPr>
              <w:pStyle w:val="a8"/>
            </w:pPr>
            <w:r>
              <w:t>50.2; 50.3; 49.7</w:t>
            </w:r>
          </w:p>
        </w:tc>
        <w:tc>
          <w:tcPr>
            <w:tcW w:w="2108" w:type="dxa"/>
            <w:vAlign w:val="center"/>
          </w:tcPr>
          <w:p w:rsidR="00C37848" w:rsidRPr="00A31431" w:rsidRDefault="0003166A" w:rsidP="007C56B5">
            <w:pPr>
              <w:pStyle w:val="a8"/>
            </w:pPr>
            <w:r>
              <w:t>50.1</w:t>
            </w:r>
          </w:p>
        </w:tc>
        <w:tc>
          <w:tcPr>
            <w:tcW w:w="1843" w:type="dxa"/>
            <w:vAlign w:val="center"/>
          </w:tcPr>
          <w:p w:rsidR="00C37848" w:rsidRPr="009D6120" w:rsidRDefault="009D6120" w:rsidP="007C56B5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C37848" w:rsidRPr="00A31431" w:rsidRDefault="0003166A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794697" w:rsidP="00FE033F">
      <w:pPr>
        <w:pStyle w:val="a6"/>
      </w:pPr>
      <w:fldSimple w:instr=" DOCVARIABLE  shum_result \* MERGEFORMAT ">
        <w:r w:rsidR="0003166A" w:rsidRPr="0003166A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48.9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C37848" w:rsidRPr="00A31431" w:rsidTr="006939DC">
        <w:trPr>
          <w:jc w:val="center"/>
        </w:trPr>
        <w:tc>
          <w:tcPr>
            <w:tcW w:w="3728" w:type="dxa"/>
            <w:vAlign w:val="center"/>
          </w:tcPr>
          <w:p w:rsidR="00C37848" w:rsidRPr="00A31431" w:rsidRDefault="00C37848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C37848" w:rsidRPr="00A31431" w:rsidRDefault="0003166A" w:rsidP="00E576CE">
            <w:pPr>
              <w:pStyle w:val="a8"/>
            </w:pPr>
            <w:r>
              <w:t>48.9</w:t>
            </w:r>
          </w:p>
        </w:tc>
        <w:tc>
          <w:tcPr>
            <w:tcW w:w="2318" w:type="dxa"/>
            <w:vAlign w:val="center"/>
          </w:tcPr>
          <w:p w:rsidR="00C37848" w:rsidRPr="00A31431" w:rsidRDefault="00C37848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C37848" w:rsidRPr="00A31431" w:rsidRDefault="0003166A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794697" w:rsidP="00D76DF8">
      <w:fldSimple w:instr=" DOCVARIABLE att_zakl \* MERGEFORMAT ">
        <w:r w:rsidR="0003166A" w:rsidRPr="0003166A">
          <w:rPr>
            <w:bCs/>
          </w:rPr>
          <w:t>-</w:t>
        </w:r>
        <w:r w:rsidR="0003166A" w:rsidRPr="0003166A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03166A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37848" w:rsidTr="00C3784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37848" w:rsidRDefault="00C37848" w:rsidP="00AA46ED">
            <w:pPr>
              <w:pStyle w:val="a8"/>
            </w:pPr>
            <w:r w:rsidRPr="00C3784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3784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37848" w:rsidRDefault="00C37848" w:rsidP="00AA46ED">
            <w:pPr>
              <w:pStyle w:val="a8"/>
            </w:pPr>
            <w:r w:rsidRPr="00C3784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3784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3784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3784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37848" w:rsidRDefault="00C37848" w:rsidP="00AA46ED">
            <w:pPr>
              <w:pStyle w:val="a8"/>
            </w:pPr>
            <w:r w:rsidRPr="00C37848">
              <w:t>Митяева Ольга Александровна</w:t>
            </w:r>
          </w:p>
        </w:tc>
      </w:tr>
      <w:tr w:rsidR="00AA46ED" w:rsidRPr="00C37848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37848" w:rsidRDefault="00C37848" w:rsidP="00AA46ED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3784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37848" w:rsidRDefault="00C37848" w:rsidP="00AA46ED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3784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37848" w:rsidRDefault="00C37848" w:rsidP="00AA46ED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3784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37848" w:rsidRDefault="00C37848" w:rsidP="00AA46ED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C37848" w:rsidTr="00C3784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C37848" w:rsidRDefault="00C37848" w:rsidP="00305844">
            <w:pPr>
              <w:pStyle w:val="a8"/>
            </w:pPr>
            <w:r w:rsidRPr="00C3784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C37848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C37848" w:rsidRDefault="00C37848" w:rsidP="00305844">
            <w:pPr>
              <w:pStyle w:val="a8"/>
            </w:pPr>
            <w:r w:rsidRPr="00C3784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C37848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C37848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C37848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C37848" w:rsidRDefault="00C37848" w:rsidP="00305844">
            <w:pPr>
              <w:pStyle w:val="a8"/>
            </w:pPr>
            <w:r w:rsidRPr="00C37848">
              <w:t>Лукичев Дмитрий Олегович</w:t>
            </w:r>
          </w:p>
        </w:tc>
      </w:tr>
      <w:tr w:rsidR="00305844" w:rsidRPr="00C37848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C37848" w:rsidRDefault="00C37848" w:rsidP="00305844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C37848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C37848" w:rsidRDefault="00C37848" w:rsidP="00305844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C37848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C37848" w:rsidRDefault="00C37848" w:rsidP="00305844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C37848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C37848" w:rsidRDefault="00C37848" w:rsidP="00305844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848" w:rsidRDefault="00C37848" w:rsidP="0076042D">
      <w:pPr>
        <w:pStyle w:val="a9"/>
      </w:pPr>
      <w:r>
        <w:separator/>
      </w:r>
    </w:p>
  </w:endnote>
  <w:endnote w:type="continuationSeparator" w:id="0">
    <w:p w:rsidR="00C37848" w:rsidRDefault="00C3784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BD1C1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07143/052-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794697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794697" w:rsidRPr="00C30AD7">
            <w:rPr>
              <w:rStyle w:val="ad"/>
              <w:sz w:val="20"/>
              <w:szCs w:val="20"/>
            </w:rPr>
            <w:fldChar w:fldCharType="separate"/>
          </w:r>
          <w:r w:rsidR="00BD1C13">
            <w:rPr>
              <w:rStyle w:val="ad"/>
              <w:noProof/>
              <w:sz w:val="20"/>
              <w:szCs w:val="20"/>
            </w:rPr>
            <w:t>1</w:t>
          </w:r>
          <w:r w:rsidR="00794697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D1C13" w:rsidRPr="00BD1C13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848" w:rsidRDefault="00C37848" w:rsidP="0076042D">
      <w:pPr>
        <w:pStyle w:val="a9"/>
      </w:pPr>
      <w:r>
        <w:separator/>
      </w:r>
    </w:p>
  </w:footnote>
  <w:footnote w:type="continuationSeparator" w:id="0">
    <w:p w:rsidR="00C37848" w:rsidRDefault="00C3784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эндоскопии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Видеостойка Sony, гастровидеоскоп OLYMPUS, бронховидеоскоп OLYMPUS, аспиратор OLYMPUS, ПЭВМ, моечная машин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36BE04091EB849E2A852AA35ADD1FFC8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52- Ш "/>
    <w:docVar w:name="oborud" w:val=" Видеостойка Sony, гастровидеоскоп OLYMPUS, бронховидеоскоп OLYMPUS, аспиратор OLYMPUS, ПЭВМ, моечная машина ENDOCLENS-NSX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6EA2FC74ACE4A86B7B27C0A5A1BC89B"/>
    <w:docVar w:name="rm_id" w:val="267"/>
    <w:docVar w:name="rm_name" w:val=" Медицинская сестра "/>
    <w:docVar w:name="rm_number" w:val=" 07143/052 "/>
    <w:docVar w:name="shum_result" w:val="Эквивалентный уровень звука за 8-часовой рабочий день на данном рабочем месте составляет 48.9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Моющие и дезинфицирующие средства "/>
    <w:docVar w:name="U8h" w:val="1.22"/>
    <w:docVar w:name="version" w:val="51"/>
    <w:docVar w:name="zona_name" w:val="Кабинет"/>
    <w:docVar w:name="zona_time" w:val="100"/>
  </w:docVars>
  <w:rsids>
    <w:rsidRoot w:val="00AB4B72"/>
    <w:rsid w:val="00025683"/>
    <w:rsid w:val="00027E24"/>
    <w:rsid w:val="0003166A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220"/>
    <w:rsid w:val="002108AC"/>
    <w:rsid w:val="00234932"/>
    <w:rsid w:val="00254A5A"/>
    <w:rsid w:val="00284049"/>
    <w:rsid w:val="002A3563"/>
    <w:rsid w:val="002A36EA"/>
    <w:rsid w:val="002E55C6"/>
    <w:rsid w:val="002F111E"/>
    <w:rsid w:val="00305844"/>
    <w:rsid w:val="00305B2F"/>
    <w:rsid w:val="00367816"/>
    <w:rsid w:val="003876C3"/>
    <w:rsid w:val="0039044C"/>
    <w:rsid w:val="003C24DB"/>
    <w:rsid w:val="00402CAC"/>
    <w:rsid w:val="00405209"/>
    <w:rsid w:val="00407059"/>
    <w:rsid w:val="00444410"/>
    <w:rsid w:val="004A47AD"/>
    <w:rsid w:val="004C4DB2"/>
    <w:rsid w:val="004C5C38"/>
    <w:rsid w:val="004F7057"/>
    <w:rsid w:val="005144D2"/>
    <w:rsid w:val="00563E94"/>
    <w:rsid w:val="00566825"/>
    <w:rsid w:val="00574EF4"/>
    <w:rsid w:val="00576095"/>
    <w:rsid w:val="00585F8C"/>
    <w:rsid w:val="005A3A36"/>
    <w:rsid w:val="005B466C"/>
    <w:rsid w:val="005B7FE8"/>
    <w:rsid w:val="005C0A9A"/>
    <w:rsid w:val="006939DC"/>
    <w:rsid w:val="0069682B"/>
    <w:rsid w:val="006C0BF0"/>
    <w:rsid w:val="006C28B3"/>
    <w:rsid w:val="006D4C2D"/>
    <w:rsid w:val="007049EB"/>
    <w:rsid w:val="00710271"/>
    <w:rsid w:val="00717C9F"/>
    <w:rsid w:val="0076042D"/>
    <w:rsid w:val="00761F67"/>
    <w:rsid w:val="0078004C"/>
    <w:rsid w:val="00794697"/>
    <w:rsid w:val="007C56B5"/>
    <w:rsid w:val="007D1852"/>
    <w:rsid w:val="007D2CEA"/>
    <w:rsid w:val="007F4A70"/>
    <w:rsid w:val="008029FC"/>
    <w:rsid w:val="00811A94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9D6120"/>
    <w:rsid w:val="00A12349"/>
    <w:rsid w:val="00A31431"/>
    <w:rsid w:val="00A644E8"/>
    <w:rsid w:val="00A907F6"/>
    <w:rsid w:val="00A91908"/>
    <w:rsid w:val="00AA4551"/>
    <w:rsid w:val="00AA46ED"/>
    <w:rsid w:val="00AA4DCC"/>
    <w:rsid w:val="00AB4B72"/>
    <w:rsid w:val="00AD14A4"/>
    <w:rsid w:val="00AD7C32"/>
    <w:rsid w:val="00AF28D4"/>
    <w:rsid w:val="00AF796F"/>
    <w:rsid w:val="00BA05BD"/>
    <w:rsid w:val="00BA5029"/>
    <w:rsid w:val="00BB5301"/>
    <w:rsid w:val="00BC2F3C"/>
    <w:rsid w:val="00BD1C13"/>
    <w:rsid w:val="00C02721"/>
    <w:rsid w:val="00C30AD7"/>
    <w:rsid w:val="00C37848"/>
    <w:rsid w:val="00C4382E"/>
    <w:rsid w:val="00CE3307"/>
    <w:rsid w:val="00CE66F1"/>
    <w:rsid w:val="00D04DDA"/>
    <w:rsid w:val="00D20960"/>
    <w:rsid w:val="00D76DF8"/>
    <w:rsid w:val="00DB5302"/>
    <w:rsid w:val="00DD6B1F"/>
    <w:rsid w:val="00E124F4"/>
    <w:rsid w:val="00E167C2"/>
    <w:rsid w:val="00E36337"/>
    <w:rsid w:val="00E373D3"/>
    <w:rsid w:val="00E576CE"/>
    <w:rsid w:val="00EB72AD"/>
    <w:rsid w:val="00EC37A1"/>
    <w:rsid w:val="00EE2508"/>
    <w:rsid w:val="00EF3DC4"/>
    <w:rsid w:val="00F43C2B"/>
    <w:rsid w:val="00F76072"/>
    <w:rsid w:val="00F852F9"/>
    <w:rsid w:val="00F91103"/>
    <w:rsid w:val="00FA5B54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2016-10-18T08:25:00Z</dcterms:created>
  <dcterms:modified xsi:type="dcterms:W3CDTF">2016-10-18T09:25:00Z</dcterms:modified>
</cp:coreProperties>
</file>